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91ABB" w14:textId="1D1D11D0" w:rsidR="006B2F86" w:rsidRDefault="00031A18" w:rsidP="00E71FC3">
      <w:pPr>
        <w:pStyle w:val="NoSpacing"/>
      </w:pPr>
      <w:r>
        <w:rPr>
          <w:u w:val="single"/>
        </w:rPr>
        <w:t>Anne BABINGTON</w:t>
      </w:r>
      <w:r>
        <w:t xml:space="preserve">  </w:t>
      </w:r>
      <w:proofErr w:type="gramStart"/>
      <w:r>
        <w:t xml:space="preserve">   (</w:t>
      </w:r>
      <w:proofErr w:type="gramEnd"/>
      <w:r w:rsidR="000E657E">
        <w:t>d.1505)</w:t>
      </w:r>
    </w:p>
    <w:p w14:paraId="494B1B17" w14:textId="615B0E3B" w:rsidR="00031A18" w:rsidRDefault="00031A18" w:rsidP="00E71FC3">
      <w:pPr>
        <w:pStyle w:val="NoSpacing"/>
      </w:pPr>
    </w:p>
    <w:p w14:paraId="7D3DD535" w14:textId="4829420C" w:rsidR="00031A18" w:rsidRDefault="00031A18" w:rsidP="00E71FC3">
      <w:pPr>
        <w:pStyle w:val="NoSpacing"/>
      </w:pPr>
    </w:p>
    <w:p w14:paraId="71D7A07F" w14:textId="4AEDF59F" w:rsidR="00031A18" w:rsidRDefault="00031A18" w:rsidP="00E71FC3">
      <w:pPr>
        <w:pStyle w:val="NoSpacing"/>
      </w:pPr>
      <w:r>
        <w:t xml:space="preserve">Daughter of John Babington of </w:t>
      </w:r>
      <w:proofErr w:type="spellStart"/>
      <w:r>
        <w:t>Dethick</w:t>
      </w:r>
      <w:proofErr w:type="spellEnd"/>
      <w:r>
        <w:t>, Derbyshire(</w:t>
      </w:r>
      <w:proofErr w:type="gramStart"/>
      <w:r>
        <w:t>k.b.1485)(</w:t>
      </w:r>
      <w:proofErr w:type="gramEnd"/>
      <w:r>
        <w:t>q.v.).  (Wright p.11)</w:t>
      </w:r>
    </w:p>
    <w:p w14:paraId="25F4A7B6" w14:textId="7F411507" w:rsidR="00031A18" w:rsidRDefault="00031A18" w:rsidP="00031A18">
      <w:pPr>
        <w:pStyle w:val="NoSpacing"/>
      </w:pPr>
      <w:r>
        <w:t>= James Rolleston of Lea(q.v.).     (ibid.)</w:t>
      </w:r>
    </w:p>
    <w:p w14:paraId="7ED09DC8" w14:textId="7946C650" w:rsidR="000E657E" w:rsidRDefault="000E657E" w:rsidP="00031A18">
      <w:pPr>
        <w:pStyle w:val="NoSpacing"/>
      </w:pPr>
      <w:r>
        <w:t>Children:  9 girls and 4 boys, including Thomas.</w:t>
      </w:r>
    </w:p>
    <w:p w14:paraId="2B32D9A9" w14:textId="3875B1A4" w:rsidR="000E657E" w:rsidRDefault="000E657E" w:rsidP="00031A18">
      <w:pPr>
        <w:pStyle w:val="NoSpacing"/>
      </w:pPr>
      <w:r>
        <w:t>[</w:t>
      </w:r>
      <w:r w:rsidRPr="000E657E">
        <w:t>http://familypedia.wikia.com/wiki/Francis_Rolleston_(-1587)</w:t>
      </w:r>
      <w:r>
        <w:t>]</w:t>
      </w:r>
      <w:bookmarkStart w:id="0" w:name="_GoBack"/>
      <w:bookmarkEnd w:id="0"/>
    </w:p>
    <w:p w14:paraId="76A1931B" w14:textId="2F957B8E" w:rsidR="00031A18" w:rsidRDefault="00031A18" w:rsidP="00031A18">
      <w:pPr>
        <w:pStyle w:val="NoSpacing"/>
      </w:pPr>
    </w:p>
    <w:p w14:paraId="14B1BD19" w14:textId="01B018A4" w:rsidR="00031A18" w:rsidRDefault="00031A18" w:rsidP="00031A18">
      <w:pPr>
        <w:pStyle w:val="NoSpacing"/>
      </w:pPr>
    </w:p>
    <w:p w14:paraId="5BADF3AA" w14:textId="3B69A16B" w:rsidR="00031A18" w:rsidRDefault="00031A18" w:rsidP="00031A18">
      <w:pPr>
        <w:pStyle w:val="NoSpacing"/>
      </w:pPr>
    </w:p>
    <w:p w14:paraId="5E625C7D" w14:textId="16AFC49A" w:rsidR="00031A18" w:rsidRPr="00031A18" w:rsidRDefault="00031A18" w:rsidP="00031A18">
      <w:pPr>
        <w:pStyle w:val="NoSpacing"/>
      </w:pPr>
      <w:r>
        <w:t>18 March 2018</w:t>
      </w:r>
    </w:p>
    <w:sectPr w:rsidR="00031A18" w:rsidRPr="00031A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67723" w14:textId="77777777" w:rsidR="00031A18" w:rsidRDefault="00031A18" w:rsidP="00E71FC3">
      <w:pPr>
        <w:spacing w:after="0" w:line="240" w:lineRule="auto"/>
      </w:pPr>
      <w:r>
        <w:separator/>
      </w:r>
    </w:p>
  </w:endnote>
  <w:endnote w:type="continuationSeparator" w:id="0">
    <w:p w14:paraId="6318CE56" w14:textId="77777777" w:rsidR="00031A18" w:rsidRDefault="00031A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9BB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3475D" w14:textId="77777777" w:rsidR="00031A18" w:rsidRDefault="00031A18" w:rsidP="00E71FC3">
      <w:pPr>
        <w:spacing w:after="0" w:line="240" w:lineRule="auto"/>
      </w:pPr>
      <w:r>
        <w:separator/>
      </w:r>
    </w:p>
  </w:footnote>
  <w:footnote w:type="continuationSeparator" w:id="0">
    <w:p w14:paraId="154D7089" w14:textId="77777777" w:rsidR="00031A18" w:rsidRDefault="00031A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A18"/>
    <w:rsid w:val="00031A18"/>
    <w:rsid w:val="000E657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B965F"/>
  <w15:chartTrackingRefBased/>
  <w15:docId w15:val="{5E508B3E-FAB7-4C25-8EEF-2578F26D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2018-03-18T11:55:00Z</dcterms:created>
  <dcterms:modified xsi:type="dcterms:W3CDTF">2018-03-18T12:04:00Z</dcterms:modified>
</cp:coreProperties>
</file>